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0CF4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鲁山县优仕人力资源服务有限公司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鲁山县优仕人力资源服务有限公司</w:t>
      </w:r>
      <w:bookmarkEnd w:id="0"/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劳务派遣服务；职业中介活动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国企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 xml:space="preserve">  人力资源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吕曜宇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 xml:space="preserve"> 13353755313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 w:val="0"/>
          <w:sz w:val="28"/>
          <w:szCs w:val="28"/>
          <w:lang w:val="en-US" w:eastAsia="zh-CN"/>
        </w:rPr>
        <w:t>lshrsip@163.com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普工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500人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16-45岁，男女不限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5000-8000元/月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包吃包住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江苏、安徽、浙江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29D0E43"/>
    <w:rsid w:val="7D0F0E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150</Words>
  <Characters>188</Characters>
  <Lines>0</Lines>
  <Paragraphs>0</Paragraphs>
  <TotalTime>1</TotalTime>
  <ScaleCrop>false</ScaleCrop>
  <LinksUpToDate>false</LinksUpToDate>
  <CharactersWithSpaces>249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2026-01-26T08:22:32Z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